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26399" w14:textId="77777777" w:rsidR="000C2384" w:rsidRDefault="000C2384" w:rsidP="000C2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VERNON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1913B68E" w14:textId="77777777" w:rsidR="000C2384" w:rsidRDefault="000C2384" w:rsidP="000C2384">
      <w:pPr>
        <w:rPr>
          <w:rFonts w:ascii="Times New Roman" w:hAnsi="Times New Roman" w:cs="Times New Roman"/>
          <w:sz w:val="24"/>
          <w:szCs w:val="24"/>
        </w:rPr>
      </w:pPr>
    </w:p>
    <w:p w14:paraId="244F347D" w14:textId="77777777" w:rsidR="000C2384" w:rsidRDefault="000C2384" w:rsidP="000C2384">
      <w:pPr>
        <w:rPr>
          <w:rFonts w:ascii="Times New Roman" w:hAnsi="Times New Roman" w:cs="Times New Roman"/>
          <w:sz w:val="24"/>
          <w:szCs w:val="24"/>
        </w:rPr>
      </w:pPr>
    </w:p>
    <w:p w14:paraId="0D9D5D28" w14:textId="77777777" w:rsidR="000C2384" w:rsidRDefault="000C2384" w:rsidP="000C2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Nov.1416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Staffordshire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(C.F.R. 1413-22 p.177)</w:t>
      </w:r>
    </w:p>
    <w:p w14:paraId="690B6E6B" w14:textId="77777777" w:rsidR="000C2384" w:rsidRDefault="000C2384" w:rsidP="000C2384">
      <w:pPr>
        <w:rPr>
          <w:rFonts w:ascii="Times New Roman" w:hAnsi="Times New Roman" w:cs="Times New Roman"/>
          <w:sz w:val="24"/>
          <w:szCs w:val="24"/>
        </w:rPr>
      </w:pPr>
    </w:p>
    <w:p w14:paraId="7697E31F" w14:textId="77777777" w:rsidR="000C2384" w:rsidRDefault="000C2384" w:rsidP="000C2384">
      <w:pPr>
        <w:rPr>
          <w:rFonts w:ascii="Times New Roman" w:hAnsi="Times New Roman" w:cs="Times New Roman"/>
          <w:sz w:val="24"/>
          <w:szCs w:val="24"/>
        </w:rPr>
      </w:pPr>
    </w:p>
    <w:p w14:paraId="3BF11DD0" w14:textId="77777777" w:rsidR="000C2384" w:rsidRDefault="000C2384" w:rsidP="000C2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2021</w:t>
      </w:r>
    </w:p>
    <w:p w14:paraId="6B32BA1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C5632" w14:textId="77777777" w:rsidR="000C2384" w:rsidRDefault="000C2384" w:rsidP="009139A6">
      <w:r>
        <w:separator/>
      </w:r>
    </w:p>
  </w:endnote>
  <w:endnote w:type="continuationSeparator" w:id="0">
    <w:p w14:paraId="52FC73F7" w14:textId="77777777" w:rsidR="000C2384" w:rsidRDefault="000C23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99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F2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1A8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A685E" w14:textId="77777777" w:rsidR="000C2384" w:rsidRDefault="000C2384" w:rsidP="009139A6">
      <w:r>
        <w:separator/>
      </w:r>
    </w:p>
  </w:footnote>
  <w:footnote w:type="continuationSeparator" w:id="0">
    <w:p w14:paraId="4F2222D0" w14:textId="77777777" w:rsidR="000C2384" w:rsidRDefault="000C23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7F4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8BE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C99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384"/>
    <w:rsid w:val="000666E0"/>
    <w:rsid w:val="000C238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05F24"/>
  <w15:chartTrackingRefBased/>
  <w15:docId w15:val="{B7050FC7-15F9-40D5-8B70-F96A75FE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38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2021-11-10T13:29:00Z</dcterms:created>
  <dcterms:modified xsi:type="dcterms:W3CDTF">2021-11-10T13:30:00Z</dcterms:modified>
</cp:coreProperties>
</file>